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487A24" w:rsidRPr="003C052F" w:rsidRDefault="00D13030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3C052F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  <w:r w:rsidR="003C052F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854C85" w:rsidRPr="00854C85" w:rsidRDefault="00854C85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Default="00A0762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A07622" w:rsidRPr="00215E10" w:rsidRDefault="00A0762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3.50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Default="00A0762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A07622" w:rsidRPr="00215E10" w:rsidRDefault="00A0762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A0762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2F39EC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2F39EC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098" w:rsidRDefault="00F15098">
      <w:r>
        <w:separator/>
      </w:r>
    </w:p>
  </w:endnote>
  <w:endnote w:type="continuationSeparator" w:id="0">
    <w:p w:rsidR="00F15098" w:rsidRDefault="00F1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098" w:rsidRDefault="00F15098">
      <w:r>
        <w:separator/>
      </w:r>
    </w:p>
  </w:footnote>
  <w:footnote w:type="continuationSeparator" w:id="0">
    <w:p w:rsidR="00F15098" w:rsidRDefault="00F15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B65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B65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158B6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39EC"/>
    <w:rsid w:val="002F5233"/>
    <w:rsid w:val="00302AEC"/>
    <w:rsid w:val="00304585"/>
    <w:rsid w:val="00310929"/>
    <w:rsid w:val="003176C6"/>
    <w:rsid w:val="00332EFE"/>
    <w:rsid w:val="003442D0"/>
    <w:rsid w:val="00392BCF"/>
    <w:rsid w:val="003C052F"/>
    <w:rsid w:val="003C0A40"/>
    <w:rsid w:val="003C1567"/>
    <w:rsid w:val="003C507F"/>
    <w:rsid w:val="003D079B"/>
    <w:rsid w:val="003E5C4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05FEF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B6518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07622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5098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A02F2-C8BD-473F-9D5F-7B2159E6E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25</cp:revision>
  <cp:lastPrinted>2015-01-19T07:15:00Z</cp:lastPrinted>
  <dcterms:created xsi:type="dcterms:W3CDTF">2017-01-06T02:10:00Z</dcterms:created>
  <dcterms:modified xsi:type="dcterms:W3CDTF">2018-02-01T08:38:00Z</dcterms:modified>
</cp:coreProperties>
</file>